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644F19" w14:textId="77777777" w:rsidR="00467C60" w:rsidRPr="00AE497B" w:rsidRDefault="00467C60" w:rsidP="00467C60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053B4BB3" w14:textId="77777777" w:rsidR="00467C60" w:rsidRPr="00AE497B" w:rsidRDefault="00467C60" w:rsidP="00467C60">
      <w:pPr>
        <w:jc w:val="center"/>
        <w:rPr>
          <w:rFonts w:ascii="Arial" w:hAnsi="Arial"/>
          <w:b/>
          <w:sz w:val="36"/>
          <w:szCs w:val="36"/>
        </w:rPr>
      </w:pPr>
      <w:r w:rsidRPr="00AE497B">
        <w:rPr>
          <w:rFonts w:ascii="Arial" w:hAnsi="Arial"/>
          <w:b/>
          <w:sz w:val="36"/>
          <w:szCs w:val="36"/>
        </w:rPr>
        <w:t>STATIONERY REQUISITION FORM</w:t>
      </w:r>
    </w:p>
    <w:p w14:paraId="4ED3CECB" w14:textId="77777777" w:rsidR="00467C60" w:rsidRPr="003078EE" w:rsidRDefault="00467C60" w:rsidP="00467C60">
      <w:pPr>
        <w:rPr>
          <w:rFonts w:ascii="Arial" w:hAnsi="Arial"/>
        </w:rPr>
      </w:pPr>
    </w:p>
    <w:p w14:paraId="2EB12780" w14:textId="77777777" w:rsidR="00467C60" w:rsidRDefault="00467C60" w:rsidP="00467C60">
      <w:pPr>
        <w:spacing w:line="360" w:lineRule="auto"/>
        <w:rPr>
          <w:rFonts w:ascii="Arial" w:hAnsi="Arial"/>
        </w:rPr>
      </w:pPr>
    </w:p>
    <w:p w14:paraId="5D45269A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  <w:r>
        <w:rPr>
          <w:rFonts w:ascii="Arial" w:hAnsi="Arial"/>
        </w:rPr>
        <w:t>Date</w:t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  <w:t>: _________________________________________________________</w:t>
      </w:r>
    </w:p>
    <w:p w14:paraId="40E6B843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  <w:r w:rsidRPr="003078EE">
        <w:rPr>
          <w:rFonts w:ascii="Arial" w:hAnsi="Arial"/>
        </w:rPr>
        <w:t>Full Name</w:t>
      </w:r>
      <w:r w:rsidRPr="003078EE">
        <w:rPr>
          <w:rFonts w:ascii="Arial" w:hAnsi="Arial"/>
        </w:rPr>
        <w:tab/>
      </w:r>
      <w:r w:rsidRPr="003078EE">
        <w:rPr>
          <w:rFonts w:ascii="Arial" w:hAnsi="Arial"/>
        </w:rPr>
        <w:tab/>
        <w:t xml:space="preserve">: </w:t>
      </w:r>
      <w:r>
        <w:rPr>
          <w:rFonts w:ascii="Arial" w:hAnsi="Arial"/>
        </w:rPr>
        <w:t>_________________________________________________________</w:t>
      </w:r>
    </w:p>
    <w:p w14:paraId="6E37C5C4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  <w:r w:rsidRPr="003078EE">
        <w:rPr>
          <w:rFonts w:ascii="Arial" w:hAnsi="Arial"/>
        </w:rPr>
        <w:t>Designation</w:t>
      </w:r>
      <w:r w:rsidRPr="003078EE">
        <w:rPr>
          <w:rFonts w:ascii="Arial" w:hAnsi="Arial"/>
        </w:rPr>
        <w:tab/>
      </w:r>
      <w:r w:rsidRPr="003078EE">
        <w:rPr>
          <w:rFonts w:ascii="Arial" w:hAnsi="Arial"/>
        </w:rPr>
        <w:tab/>
        <w:t xml:space="preserve">: </w:t>
      </w:r>
      <w:r>
        <w:rPr>
          <w:rFonts w:ascii="Arial" w:hAnsi="Arial"/>
        </w:rPr>
        <w:t>_________________________________________________________</w:t>
      </w:r>
    </w:p>
    <w:p w14:paraId="6CAAF1D4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  <w:r w:rsidRPr="003078EE">
        <w:rPr>
          <w:rFonts w:ascii="Arial" w:hAnsi="Arial"/>
        </w:rPr>
        <w:t>Department</w:t>
      </w:r>
      <w:r w:rsidRPr="003078EE">
        <w:rPr>
          <w:rFonts w:ascii="Arial" w:hAnsi="Arial"/>
        </w:rPr>
        <w:tab/>
      </w:r>
      <w:r w:rsidRPr="003078EE">
        <w:rPr>
          <w:rFonts w:ascii="Arial" w:hAnsi="Arial"/>
        </w:rPr>
        <w:tab/>
        <w:t xml:space="preserve">: </w:t>
      </w:r>
      <w:r>
        <w:rPr>
          <w:rFonts w:ascii="Arial" w:hAnsi="Arial"/>
        </w:rPr>
        <w:t>_________________________________________________________</w:t>
      </w:r>
    </w:p>
    <w:p w14:paraId="750C3525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  <w:r w:rsidRPr="003078EE">
        <w:rPr>
          <w:rFonts w:ascii="Arial" w:hAnsi="Arial"/>
        </w:rPr>
        <w:t>Date Required</w:t>
      </w:r>
      <w:r w:rsidRPr="003078EE">
        <w:rPr>
          <w:rFonts w:ascii="Arial" w:hAnsi="Arial"/>
        </w:rPr>
        <w:tab/>
        <w:t xml:space="preserve">: </w:t>
      </w:r>
      <w:r>
        <w:rPr>
          <w:rFonts w:ascii="Arial" w:hAnsi="Arial"/>
        </w:rPr>
        <w:t>_________________________________________________________</w:t>
      </w:r>
    </w:p>
    <w:p w14:paraId="705FB244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</w:p>
    <w:tbl>
      <w:tblPr>
        <w:tblW w:w="102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955"/>
      </w:tblGrid>
      <w:tr w:rsidR="00467C60" w:rsidRPr="003078EE" w14:paraId="2D472536" w14:textId="77777777" w:rsidTr="00853B8F">
        <w:trPr>
          <w:trHeight w:val="320"/>
        </w:trPr>
        <w:tc>
          <w:tcPr>
            <w:tcW w:w="2268" w:type="dxa"/>
          </w:tcPr>
          <w:p w14:paraId="2246D537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  <w:b/>
              </w:rPr>
            </w:pPr>
            <w:r w:rsidRPr="003078EE">
              <w:rPr>
                <w:rFonts w:ascii="Arial" w:hAnsi="Arial"/>
                <w:b/>
              </w:rPr>
              <w:t>Quantity</w:t>
            </w:r>
          </w:p>
        </w:tc>
        <w:tc>
          <w:tcPr>
            <w:tcW w:w="7955" w:type="dxa"/>
          </w:tcPr>
          <w:p w14:paraId="126E51DC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  <w:b/>
              </w:rPr>
            </w:pPr>
            <w:r w:rsidRPr="003078EE">
              <w:rPr>
                <w:rFonts w:ascii="Arial" w:hAnsi="Arial"/>
                <w:b/>
              </w:rPr>
              <w:t>Description</w:t>
            </w:r>
          </w:p>
        </w:tc>
      </w:tr>
      <w:tr w:rsidR="00467C60" w:rsidRPr="003078EE" w14:paraId="5BABF844" w14:textId="77777777" w:rsidTr="00853B8F">
        <w:trPr>
          <w:trHeight w:val="295"/>
        </w:trPr>
        <w:tc>
          <w:tcPr>
            <w:tcW w:w="2268" w:type="dxa"/>
          </w:tcPr>
          <w:p w14:paraId="1D6B5C9D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3ACCBE44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0771A4B3" w14:textId="77777777" w:rsidTr="00853B8F">
        <w:trPr>
          <w:trHeight w:val="320"/>
        </w:trPr>
        <w:tc>
          <w:tcPr>
            <w:tcW w:w="2268" w:type="dxa"/>
          </w:tcPr>
          <w:p w14:paraId="6F602011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55BB246F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0651B3FB" w14:textId="77777777" w:rsidTr="00853B8F">
        <w:trPr>
          <w:trHeight w:val="295"/>
        </w:trPr>
        <w:tc>
          <w:tcPr>
            <w:tcW w:w="2268" w:type="dxa"/>
          </w:tcPr>
          <w:p w14:paraId="2DC8097F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6E2115E4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21A0BA74" w14:textId="77777777" w:rsidTr="00853B8F">
        <w:trPr>
          <w:trHeight w:val="320"/>
        </w:trPr>
        <w:tc>
          <w:tcPr>
            <w:tcW w:w="2268" w:type="dxa"/>
          </w:tcPr>
          <w:p w14:paraId="07726A3F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4B629FFE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5B860942" w14:textId="77777777" w:rsidTr="00853B8F">
        <w:trPr>
          <w:trHeight w:val="295"/>
        </w:trPr>
        <w:tc>
          <w:tcPr>
            <w:tcW w:w="2268" w:type="dxa"/>
          </w:tcPr>
          <w:p w14:paraId="2E1DAC30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4363822E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21AA1B93" w14:textId="77777777" w:rsidTr="00853B8F">
        <w:trPr>
          <w:trHeight w:val="320"/>
        </w:trPr>
        <w:tc>
          <w:tcPr>
            <w:tcW w:w="2268" w:type="dxa"/>
          </w:tcPr>
          <w:p w14:paraId="401E0E0E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5C0E0A33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2A2F4076" w14:textId="77777777" w:rsidTr="00853B8F">
        <w:trPr>
          <w:trHeight w:val="295"/>
        </w:trPr>
        <w:tc>
          <w:tcPr>
            <w:tcW w:w="2268" w:type="dxa"/>
          </w:tcPr>
          <w:p w14:paraId="15F0901A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48D4E3AD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236287B1" w14:textId="77777777" w:rsidTr="00853B8F">
        <w:trPr>
          <w:trHeight w:val="320"/>
        </w:trPr>
        <w:tc>
          <w:tcPr>
            <w:tcW w:w="2268" w:type="dxa"/>
          </w:tcPr>
          <w:p w14:paraId="71C8B5D2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3BF43A04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  <w:tr w:rsidR="00467C60" w:rsidRPr="003078EE" w14:paraId="4997748E" w14:textId="77777777" w:rsidTr="00853B8F">
        <w:trPr>
          <w:trHeight w:val="320"/>
        </w:trPr>
        <w:tc>
          <w:tcPr>
            <w:tcW w:w="2268" w:type="dxa"/>
          </w:tcPr>
          <w:p w14:paraId="15FC5BC8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7955" w:type="dxa"/>
          </w:tcPr>
          <w:p w14:paraId="0D59D044" w14:textId="77777777" w:rsidR="00467C60" w:rsidRPr="003078EE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</w:tbl>
    <w:p w14:paraId="525F39BC" w14:textId="77777777" w:rsidR="00467C60" w:rsidRDefault="00467C60" w:rsidP="00467C60">
      <w:pPr>
        <w:spacing w:line="276" w:lineRule="auto"/>
        <w:rPr>
          <w:rFonts w:ascii="Arial" w:hAnsi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20"/>
      </w:tblGrid>
      <w:tr w:rsidR="00467C60" w14:paraId="70202257" w14:textId="77777777" w:rsidTr="00853B8F">
        <w:tc>
          <w:tcPr>
            <w:tcW w:w="1020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14:paraId="2A36CC72" w14:textId="77777777" w:rsidR="00467C60" w:rsidRPr="00351607" w:rsidRDefault="00467C60" w:rsidP="00853B8F">
            <w:pPr>
              <w:spacing w:line="276" w:lineRule="auto"/>
              <w:jc w:val="center"/>
              <w:rPr>
                <w:rFonts w:ascii="Arial" w:hAnsi="Arial"/>
                <w:b/>
              </w:rPr>
            </w:pPr>
          </w:p>
          <w:p w14:paraId="134E0184" w14:textId="77777777" w:rsidR="00467C60" w:rsidRPr="00351607" w:rsidRDefault="00467C60" w:rsidP="00853B8F">
            <w:pPr>
              <w:spacing w:line="276" w:lineRule="auto"/>
              <w:rPr>
                <w:rFonts w:ascii="Arial" w:hAnsi="Arial"/>
                <w:b/>
              </w:rPr>
            </w:pPr>
            <w:r w:rsidRPr="00351607">
              <w:rPr>
                <w:rFonts w:ascii="Arial" w:hAnsi="Arial"/>
                <w:b/>
              </w:rPr>
              <w:t>OFFICE USE ONLY</w:t>
            </w:r>
          </w:p>
          <w:p w14:paraId="329CDF19" w14:textId="77777777" w:rsidR="00467C60" w:rsidRPr="00351607" w:rsidRDefault="00467C60" w:rsidP="00853B8F">
            <w:pPr>
              <w:spacing w:line="276" w:lineRule="auto"/>
              <w:jc w:val="center"/>
              <w:rPr>
                <w:rFonts w:ascii="Arial" w:hAnsi="Arial"/>
                <w:b/>
              </w:rPr>
            </w:pPr>
          </w:p>
          <w:p w14:paraId="47279A1F" w14:textId="77777777" w:rsidR="00467C60" w:rsidRPr="00351607" w:rsidRDefault="00467C60" w:rsidP="00853B8F">
            <w:pPr>
              <w:spacing w:line="276" w:lineRule="auto"/>
              <w:rPr>
                <w:rFonts w:ascii="Arial" w:hAnsi="Arial"/>
              </w:rPr>
            </w:pPr>
            <w:r w:rsidRPr="00351607">
              <w:rPr>
                <w:rFonts w:ascii="Arial" w:hAnsi="Arial"/>
              </w:rPr>
              <w:t>AUTHORISATION: (</w:t>
            </w:r>
            <w:r w:rsidRPr="00351607">
              <w:rPr>
                <w:rFonts w:ascii="Arial" w:hAnsi="Arial"/>
                <w:i/>
              </w:rPr>
              <w:t>Please Print Full Name</w:t>
            </w:r>
            <w:r w:rsidRPr="00351607">
              <w:rPr>
                <w:rFonts w:ascii="Arial" w:hAnsi="Arial"/>
              </w:rPr>
              <w:t>) ______________________________________</w:t>
            </w:r>
          </w:p>
          <w:p w14:paraId="55508182" w14:textId="77777777" w:rsidR="00467C60" w:rsidRPr="00351607" w:rsidRDefault="00467C60" w:rsidP="00853B8F">
            <w:pPr>
              <w:spacing w:line="276" w:lineRule="auto"/>
              <w:rPr>
                <w:rFonts w:ascii="Arial" w:hAnsi="Arial"/>
              </w:rPr>
            </w:pPr>
            <w:r w:rsidRPr="00351607">
              <w:rPr>
                <w:rFonts w:ascii="Arial" w:hAnsi="Arial"/>
              </w:rPr>
              <w:t>SIGNATURE _________________________________ DATE_________________________</w:t>
            </w:r>
          </w:p>
          <w:p w14:paraId="0C8547CC" w14:textId="77777777" w:rsidR="00467C60" w:rsidRPr="00351607" w:rsidRDefault="00467C60" w:rsidP="00853B8F">
            <w:pPr>
              <w:spacing w:line="276" w:lineRule="auto"/>
              <w:rPr>
                <w:rFonts w:ascii="Arial" w:hAnsi="Arial"/>
              </w:rPr>
            </w:pPr>
          </w:p>
        </w:tc>
      </w:tr>
    </w:tbl>
    <w:p w14:paraId="1BD25D84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</w:p>
    <w:p w14:paraId="705A58CF" w14:textId="77777777" w:rsidR="00467C60" w:rsidRDefault="00467C60" w:rsidP="00467C60">
      <w:pPr>
        <w:spacing w:line="276" w:lineRule="auto"/>
        <w:rPr>
          <w:rFonts w:ascii="Arial" w:hAnsi="Arial"/>
          <w:b/>
        </w:rPr>
      </w:pPr>
    </w:p>
    <w:p w14:paraId="550DDE75" w14:textId="77777777" w:rsidR="00467C60" w:rsidRDefault="00467C60" w:rsidP="00467C60">
      <w:pPr>
        <w:spacing w:line="276" w:lineRule="auto"/>
        <w:rPr>
          <w:rFonts w:ascii="Arial" w:hAnsi="Arial"/>
          <w:b/>
        </w:rPr>
      </w:pPr>
      <w:r w:rsidRPr="00895A04">
        <w:rPr>
          <w:rFonts w:ascii="Arial" w:hAnsi="Arial"/>
          <w:b/>
        </w:rPr>
        <w:t>PROOF OF ACCEPTANCE</w:t>
      </w:r>
    </w:p>
    <w:p w14:paraId="101BFFA8" w14:textId="77777777" w:rsidR="00467C60" w:rsidRPr="00895A04" w:rsidRDefault="00467C60" w:rsidP="00467C60">
      <w:pPr>
        <w:spacing w:line="276" w:lineRule="auto"/>
        <w:rPr>
          <w:rFonts w:ascii="Arial" w:hAnsi="Arial"/>
          <w:b/>
        </w:rPr>
      </w:pPr>
    </w:p>
    <w:p w14:paraId="1D2B78A5" w14:textId="77777777" w:rsidR="00467C60" w:rsidRPr="003078EE" w:rsidRDefault="00467C60" w:rsidP="00467C60">
      <w:pPr>
        <w:spacing w:line="276" w:lineRule="auto"/>
        <w:rPr>
          <w:rFonts w:ascii="Arial" w:hAnsi="Arial"/>
        </w:rPr>
      </w:pPr>
      <w:r>
        <w:rPr>
          <w:rFonts w:ascii="Arial" w:hAnsi="Arial"/>
        </w:rPr>
        <w:t xml:space="preserve">Full </w:t>
      </w:r>
      <w:r w:rsidR="000F45A6">
        <w:rPr>
          <w:rFonts w:ascii="Arial" w:hAnsi="Arial"/>
        </w:rPr>
        <w:t>Name: _</w:t>
      </w:r>
      <w:r>
        <w:rPr>
          <w:rFonts w:ascii="Arial" w:hAnsi="Arial"/>
        </w:rPr>
        <w:t xml:space="preserve">_________________________________ </w:t>
      </w:r>
      <w:r w:rsidRPr="003078EE">
        <w:rPr>
          <w:rFonts w:ascii="Arial" w:hAnsi="Arial"/>
        </w:rPr>
        <w:t>Date</w:t>
      </w:r>
      <w:r>
        <w:rPr>
          <w:rFonts w:ascii="Arial" w:hAnsi="Arial"/>
        </w:rPr>
        <w:t>: __________________________</w:t>
      </w:r>
    </w:p>
    <w:p w14:paraId="27C016A7" w14:textId="77777777" w:rsidR="00467C60" w:rsidRDefault="00467C60" w:rsidP="00467C60">
      <w:pPr>
        <w:rPr>
          <w:rFonts w:ascii="Arial" w:hAnsi="Arial"/>
        </w:rPr>
      </w:pPr>
    </w:p>
    <w:p w14:paraId="0F31CDCD" w14:textId="77777777" w:rsidR="00467C60" w:rsidRDefault="00467C60" w:rsidP="00467C60">
      <w:pPr>
        <w:rPr>
          <w:rFonts w:ascii="Arial" w:hAnsi="Arial"/>
        </w:rPr>
      </w:pPr>
      <w:r w:rsidRPr="003078EE">
        <w:rPr>
          <w:rFonts w:ascii="Arial" w:hAnsi="Arial"/>
        </w:rPr>
        <w:t>Date Received</w:t>
      </w:r>
      <w:r>
        <w:rPr>
          <w:rFonts w:ascii="Arial" w:hAnsi="Arial"/>
        </w:rPr>
        <w:t>_____________</w:t>
      </w:r>
    </w:p>
    <w:p w14:paraId="04B0EFBE" w14:textId="77777777" w:rsidR="00CF514E" w:rsidRDefault="00CF514E" w:rsidP="00467C60"/>
    <w:p w14:paraId="12E9FD54" w14:textId="58653015" w:rsidR="001C165C" w:rsidRDefault="001C165C" w:rsidP="00467C60"/>
    <w:sectPr w:rsidR="001C165C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7EC01A" w14:textId="77777777" w:rsidR="000D6BDA" w:rsidRDefault="000D6BDA">
      <w:r>
        <w:separator/>
      </w:r>
    </w:p>
  </w:endnote>
  <w:endnote w:type="continuationSeparator" w:id="0">
    <w:p w14:paraId="18E8FAEC" w14:textId="77777777" w:rsidR="000D6BDA" w:rsidRDefault="000D6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C4E1DA" w14:textId="77777777" w:rsidR="00EF7493" w:rsidRDefault="00EF74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E2B832" w14:textId="54FD94EC" w:rsidR="008A7092" w:rsidRDefault="00EF7493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6A15998F" wp14:editId="2310C260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EAAB8F8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0686DF29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7F2BCBEE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4E3B77D3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A15998F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4EAAB8F8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0686DF29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7F2BCBEE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4E3B77D3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59B0ECAC" wp14:editId="39223A87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14F32B0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4658523E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4557F93A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853B8F">
                              <w:rPr>
                                <w:rStyle w:val="Heading2Char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5B0104B4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B0ECAC" id="Text Box 22" o:spid="_x0000_s1028" type="#_x0000_t202" style="position:absolute;margin-left:312.6pt;margin-top:-9.95pt;width:97.25pt;height:60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314F32B0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4658523E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4557F93A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853B8F">
                        <w:rPr>
                          <w:rStyle w:val="Heading2Char"/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5B0104B4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737467A2" wp14:editId="4BF7ACEB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3FDF8D2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113F5022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44F1D289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37467A2" id="Text Box 21" o:spid="_x0000_s1029" type="#_x0000_t202" style="position:absolute;margin-left:206.25pt;margin-top:-9.95pt;width:97.25pt;height:57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13FDF8D2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113F5022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44F1D289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53B8BA4C" wp14:editId="4BF53346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4165FE3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29694D99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47D2C105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853B8F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7B43BFDE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B8BA4C" id="Text Box 20" o:spid="_x0000_s1030" type="#_x0000_t202" style="position:absolute;margin-left:99.35pt;margin-top:-9.95pt;width:108.5pt;height:64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44165FE3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29694D99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47D2C105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853B8F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7B43BFDE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70CFC69B" wp14:editId="4FE79A09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705DF69" w14:textId="77777777" w:rsidR="008A7092" w:rsidRPr="00853B8F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proofErr w:type="gramStart"/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</w:t>
                          </w:r>
                          <w:r w:rsidR="00706B8A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|</w:t>
                          </w:r>
                          <w:proofErr w:type="gramEnd"/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706B8A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011 085 2001</w:t>
                          </w:r>
                          <w:r w:rsidR="00706B8A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| </w:t>
                          </w:r>
                          <w:r w:rsidR="00706B8A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853B8F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0CFC69B" id="Text Box 19" o:spid="_x0000_s1031" type="#_x0000_t202" style="position:absolute;margin-left:-8.9pt;margin-top:53.45pt;width:498.5pt;height:27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2705DF69" w14:textId="77777777" w:rsidR="008A7092" w:rsidRPr="00853B8F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</w:t>
                    </w:r>
                    <w:r w:rsidR="00706B8A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| </w:t>
                    </w:r>
                    <w:r w:rsidR="00706B8A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011 085 2001</w:t>
                    </w:r>
                    <w:r w:rsidR="00706B8A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| </w:t>
                    </w:r>
                    <w:r w:rsidR="00706B8A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853B8F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E030FB5" wp14:editId="4E21DE66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7AACA01" w14:textId="77777777" w:rsidR="00706B8A" w:rsidRPr="00D115D7" w:rsidRDefault="00706B8A" w:rsidP="00706B8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Mphahlele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Mangcu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3E144E1F" w14:textId="5854E7C2" w:rsidR="00706B8A" w:rsidRPr="004F769C" w:rsidRDefault="00706B8A" w:rsidP="00706B8A">
                          <w:pPr>
                            <w:tabs>
                              <w:tab w:val="left" w:pos="1134"/>
                            </w:tabs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</w:t>
                          </w:r>
                          <w:proofErr w:type="spellStart"/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Zamxaka</w:t>
                          </w:r>
                          <w:proofErr w:type="spellEnd"/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proofErr w:type="spellStart"/>
                          <w:r w:rsidR="001C165C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</w:t>
                          </w:r>
                          <w:proofErr w:type="spellEnd"/>
                          <w:r w:rsidR="001C165C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="001C165C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Bantfu</w:t>
                          </w:r>
                          <w:proofErr w:type="spellEnd"/>
                          <w:r w:rsidR="001C165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1C165C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Maithufi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Marincowitz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K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Mogotsi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B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Mahlutshana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T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Rasenyalo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Maphanzela</w:t>
                          </w:r>
                          <w:proofErr w:type="spellEnd"/>
                        </w:p>
                        <w:p w14:paraId="2C05D939" w14:textId="77777777" w:rsidR="00DD1675" w:rsidRPr="00822C80" w:rsidRDefault="00DD1675" w:rsidP="00DD1675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776B3100" w14:textId="77777777" w:rsidR="00DD1675" w:rsidRPr="00171BDF" w:rsidRDefault="00DD1675" w:rsidP="00DD1675">
                          <w:pPr>
                            <w:rPr>
                              <w:szCs w:val="13"/>
                            </w:rPr>
                          </w:pPr>
                        </w:p>
                        <w:p w14:paraId="6643D046" w14:textId="77777777" w:rsidR="00DD1675" w:rsidRPr="00CB19A4" w:rsidRDefault="00DD1675" w:rsidP="00DD1675">
                          <w:pPr>
                            <w:rPr>
                              <w:szCs w:val="13"/>
                            </w:rPr>
                          </w:pPr>
                        </w:p>
                        <w:p w14:paraId="5299F042" w14:textId="77777777" w:rsidR="00653E2C" w:rsidRPr="00DD1675" w:rsidRDefault="00653E2C" w:rsidP="00DD1675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E030FB5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2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07AACA01" w14:textId="77777777" w:rsidR="00706B8A" w:rsidRPr="00D115D7" w:rsidRDefault="00706B8A" w:rsidP="00706B8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Mphahlele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Mangcu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3E144E1F" w14:textId="5854E7C2" w:rsidR="00706B8A" w:rsidRPr="004F769C" w:rsidRDefault="00706B8A" w:rsidP="00706B8A">
                    <w:pPr>
                      <w:tabs>
                        <w:tab w:val="left" w:pos="1134"/>
                      </w:tabs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</w:t>
                    </w:r>
                    <w:proofErr w:type="spellStart"/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Zamxaka</w:t>
                    </w:r>
                    <w:proofErr w:type="spellEnd"/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proofErr w:type="spellStart"/>
                    <w:r w:rsidR="001C165C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</w:t>
                    </w:r>
                    <w:proofErr w:type="spellEnd"/>
                    <w:r w:rsidR="001C165C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proofErr w:type="spellStart"/>
                    <w:r w:rsidR="001C165C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Bantfu</w:t>
                    </w:r>
                    <w:proofErr w:type="spellEnd"/>
                    <w:r w:rsidR="001C165C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1C165C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Maithufi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Marincowitz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K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Mogotsi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B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Mahlutshana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T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Rasenyalo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Maphanzela</w:t>
                    </w:r>
                    <w:proofErr w:type="spellEnd"/>
                  </w:p>
                  <w:p w14:paraId="2C05D939" w14:textId="77777777" w:rsidR="00DD1675" w:rsidRPr="00822C80" w:rsidRDefault="00DD1675" w:rsidP="00DD1675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776B3100" w14:textId="77777777" w:rsidR="00DD1675" w:rsidRPr="00171BDF" w:rsidRDefault="00DD1675" w:rsidP="00DD1675">
                    <w:pPr>
                      <w:rPr>
                        <w:szCs w:val="13"/>
                      </w:rPr>
                    </w:pPr>
                  </w:p>
                  <w:p w14:paraId="6643D046" w14:textId="77777777" w:rsidR="00DD1675" w:rsidRPr="00CB19A4" w:rsidRDefault="00DD1675" w:rsidP="00DD1675">
                    <w:pPr>
                      <w:rPr>
                        <w:szCs w:val="13"/>
                      </w:rPr>
                    </w:pPr>
                  </w:p>
                  <w:p w14:paraId="5299F042" w14:textId="77777777" w:rsidR="00653E2C" w:rsidRPr="00DD1675" w:rsidRDefault="00653E2C" w:rsidP="00DD1675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67E8613" wp14:editId="188F8A0C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6E5B5ED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1581405C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1A8EB52F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6FC9828B" w14:textId="77777777" w:rsidR="008A7092" w:rsidRPr="00853B8F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853B8F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67E8613" id="Text Box 17" o:spid="_x0000_s1033" type="#_x0000_t202" style="position:absolute;margin-left:-7.9pt;margin-top:-9.95pt;width:107.75pt;height:67.9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66E5B5ED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1581405C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1A8EB52F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6FC9828B" w14:textId="77777777" w:rsidR="008A7092" w:rsidRPr="00853B8F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853B8F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1" locked="0" layoutInCell="1" allowOverlap="1" wp14:anchorId="3EEA28FF" wp14:editId="51669B13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138E5E" w14:textId="004C35FB" w:rsidR="009D478D" w:rsidRPr="00A252C8" w:rsidRDefault="00EF7493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E763033" wp14:editId="770E7284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BF5A65A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29FBAB3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36E3C1E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A93B1B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76303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4BF5A65A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29FBAB3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36E3C1E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A93B1B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7241256" wp14:editId="5A492380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183A16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51D3268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2C79375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414E11C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241256" id="Text Box 8" o:spid="_x0000_s1036" type="#_x0000_t202" style="position:absolute;margin-left:-7.6pt;margin-top:-9.65pt;width:107.75pt;height:6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2183A16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51D3268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2C79375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414E11C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DE01FD1" wp14:editId="3A56F86F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8BC19E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3339C3A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4A139B4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6D3818A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E01FD1" id="Text Box 7" o:spid="_x0000_s1037" type="#_x0000_t202" style="position:absolute;margin-left:314pt;margin-top:-9.65pt;width:97.25pt;height:6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08BC19E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3339C3A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4A139B4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6D3818A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318610" wp14:editId="75A3136C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CB144B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27A543B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0A23C8A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318610" id="Text Box 6" o:spid="_x0000_s1038" type="#_x0000_t202" style="position:absolute;margin-left:207.15pt;margin-top:-9.65pt;width:97.25pt;height:5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2CB144B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27A543B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0A23C8A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8F11EA7" wp14:editId="6340EA82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C19B110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50AA736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3619FFE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1E7BE1D8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F11EA7" id="Text Box 5" o:spid="_x0000_s1039" type="#_x0000_t202" style="position:absolute;margin-left:416.4pt;margin-top:-10.05pt;width:108.55pt;height:7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0C19B110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50AA736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3619FFE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1E7BE1D8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531DCD6" wp14:editId="42F56BBC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CCD0AF" w14:textId="77777777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proofErr w:type="gramStart"/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  |</w:t>
                          </w:r>
                          <w:proofErr w:type="gramEnd"/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 Telephone: 011 085 2001  |  Fax: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31DCD6" id="Text Box 4" o:spid="_x0000_s1040" type="#_x0000_t202" style="position:absolute;margin-left:-8.1pt;margin-top:53.05pt;width:498.5pt;height:27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70CCD0AF" w14:textId="77777777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 |  Telephone: 011 085 2001  |  Fax: 011 388 4010  |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4F1D45C" wp14:editId="39E053D9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F348094" w14:textId="77777777" w:rsidR="00706B8A" w:rsidRPr="00D115D7" w:rsidRDefault="00706B8A" w:rsidP="00706B8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Mphahlele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Mangcu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5C357CF7" w14:textId="4A3CE24A" w:rsidR="00706B8A" w:rsidRPr="004F769C" w:rsidRDefault="00706B8A" w:rsidP="00706B8A">
                          <w:pPr>
                            <w:tabs>
                              <w:tab w:val="left" w:pos="1134"/>
                            </w:tabs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</w:t>
                          </w:r>
                          <w:proofErr w:type="spellStart"/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Zamxaka</w:t>
                          </w:r>
                          <w:proofErr w:type="spellEnd"/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proofErr w:type="spellStart"/>
                          <w:r w:rsidR="001C165C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</w:t>
                          </w:r>
                          <w:proofErr w:type="spellEnd"/>
                          <w:r w:rsidR="001C165C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="001C165C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Bantfu</w:t>
                          </w:r>
                          <w:proofErr w:type="spellEnd"/>
                          <w:r w:rsidR="001C165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1C165C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Maithufi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Marincowitz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K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Mogotsi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B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Mahlutshana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T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Rasenyalo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Maphanzela</w:t>
                          </w:r>
                          <w:proofErr w:type="spellEnd"/>
                        </w:p>
                        <w:p w14:paraId="0B07E959" w14:textId="77777777" w:rsidR="00DD1675" w:rsidRPr="00D115D7" w:rsidRDefault="00DD1675" w:rsidP="00DD1675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498FB819" w14:textId="77777777" w:rsidR="00DD1675" w:rsidRPr="00822C80" w:rsidRDefault="00DD1675" w:rsidP="00DD1675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29967CD6" w14:textId="77777777" w:rsidR="00DD1675" w:rsidRPr="00171BDF" w:rsidRDefault="00DD1675" w:rsidP="00DD1675">
                          <w:pPr>
                            <w:rPr>
                              <w:szCs w:val="13"/>
                            </w:rPr>
                          </w:pPr>
                        </w:p>
                        <w:p w14:paraId="0D3FEAD9" w14:textId="77777777" w:rsidR="00DD1675" w:rsidRPr="00CB19A4" w:rsidRDefault="00DD1675" w:rsidP="00DD1675">
                          <w:pPr>
                            <w:rPr>
                              <w:szCs w:val="13"/>
                            </w:rPr>
                          </w:pPr>
                        </w:p>
                        <w:p w14:paraId="682136C9" w14:textId="77777777" w:rsidR="00D115D7" w:rsidRPr="00DD1675" w:rsidRDefault="00D115D7" w:rsidP="00DD1675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4F1D45C" id="Text Box 3" o:spid="_x0000_s1041" type="#_x0000_t202" style="position:absolute;margin-left:-8.6pt;margin-top:72.55pt;width:399.45pt;height:56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3F348094" w14:textId="77777777" w:rsidR="00706B8A" w:rsidRPr="00D115D7" w:rsidRDefault="00706B8A" w:rsidP="00706B8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5C357CF7" w14:textId="4A3CE24A" w:rsidR="00706B8A" w:rsidRPr="004F769C" w:rsidRDefault="00706B8A" w:rsidP="00706B8A">
                    <w:pPr>
                      <w:tabs>
                        <w:tab w:val="left" w:pos="1134"/>
                      </w:tabs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1C165C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1C165C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1C165C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0B07E959" w14:textId="77777777" w:rsidR="00DD1675" w:rsidRPr="00D115D7" w:rsidRDefault="00DD1675" w:rsidP="00DD1675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498FB819" w14:textId="77777777" w:rsidR="00DD1675" w:rsidRPr="00822C80" w:rsidRDefault="00DD1675" w:rsidP="00DD1675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29967CD6" w14:textId="77777777" w:rsidR="00DD1675" w:rsidRPr="00171BDF" w:rsidRDefault="00DD1675" w:rsidP="00DD1675">
                    <w:pPr>
                      <w:rPr>
                        <w:szCs w:val="13"/>
                      </w:rPr>
                    </w:pPr>
                  </w:p>
                  <w:p w14:paraId="0D3FEAD9" w14:textId="77777777" w:rsidR="00DD1675" w:rsidRPr="00CB19A4" w:rsidRDefault="00DD1675" w:rsidP="00DD1675">
                    <w:pPr>
                      <w:rPr>
                        <w:szCs w:val="13"/>
                      </w:rPr>
                    </w:pPr>
                  </w:p>
                  <w:p w14:paraId="682136C9" w14:textId="77777777" w:rsidR="00D115D7" w:rsidRPr="00DD1675" w:rsidRDefault="00D115D7" w:rsidP="00DD1675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0528" behindDoc="1" locked="0" layoutInCell="1" allowOverlap="1" wp14:anchorId="5C6CA65C" wp14:editId="06BC2BAB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9504" behindDoc="1" locked="0" layoutInCell="1" allowOverlap="1" wp14:anchorId="4F370890" wp14:editId="25E5DC04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BEE7E9" w14:textId="77777777" w:rsidR="000D6BDA" w:rsidRDefault="000D6BDA">
      <w:r>
        <w:separator/>
      </w:r>
    </w:p>
  </w:footnote>
  <w:footnote w:type="continuationSeparator" w:id="0">
    <w:p w14:paraId="65817F68" w14:textId="77777777" w:rsidR="000D6BDA" w:rsidRDefault="000D6B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8EB0C" w14:textId="77777777" w:rsidR="009D478D" w:rsidRDefault="00000000">
    <w:pPr>
      <w:pStyle w:val="Header"/>
    </w:pPr>
    <w:r>
      <w:rPr>
        <w:szCs w:val="20"/>
        <w:lang w:val="en-ZA" w:eastAsia="en-ZA"/>
      </w:rPr>
      <w:pict w14:anchorId="4982509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901D2" w14:textId="47955813" w:rsidR="009D478D" w:rsidRDefault="00EF7493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275B1949" wp14:editId="1106A930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531BE6B" id="Rectangle 29" o:spid="_x0000_s1026" style="position:absolute;margin-left:531.85pt;margin-top:-35.65pt;width:27pt;height:69.9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1" locked="0" layoutInCell="1" allowOverlap="1" wp14:anchorId="6CE5CA3A" wp14:editId="3E3EF2D0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468C0290" wp14:editId="1E25D7C0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4A3A1CC" id="Rectangle 27" o:spid="_x0000_s1026" style="position:absolute;margin-left:531.85pt;margin-top:66.3pt;width:27pt;height:755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8480" behindDoc="1" locked="0" layoutInCell="1" allowOverlap="1" wp14:anchorId="044B32F2" wp14:editId="03004FBB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53EE1F37" wp14:editId="600518A5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D5060CB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EE1F37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0D5060CB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1306EBF" wp14:editId="44FEAFAF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DBD5E3F" id="Rectangle 24" o:spid="_x0000_s1026" style="position:absolute;margin-left:531.85pt;margin-top:33.5pt;width:27pt;height:23.4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3C12E" w14:textId="5B0ACF5B" w:rsidR="009D478D" w:rsidRDefault="00EF749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38338AEA" wp14:editId="2EED2756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380BD4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1" locked="0" layoutInCell="1" allowOverlap="1" wp14:anchorId="2C650967" wp14:editId="2E568069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3B267874" wp14:editId="62D362C1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68575C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267874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0468575C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7456" behindDoc="1" locked="0" layoutInCell="1" allowOverlap="1" wp14:anchorId="4DE7D148" wp14:editId="18E680C4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51549A83" wp14:editId="5009F38B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F13B343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35B867E3" wp14:editId="7A826CCF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B394AB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253255">
    <w:abstractNumId w:val="0"/>
  </w:num>
  <w:num w:numId="2" w16cid:durableId="421727606">
    <w:abstractNumId w:val="2"/>
  </w:num>
  <w:num w:numId="3" w16cid:durableId="124667150">
    <w:abstractNumId w:val="3"/>
  </w:num>
  <w:num w:numId="4" w16cid:durableId="18108976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E5534C"/>
    <w:rsid w:val="00013422"/>
    <w:rsid w:val="00022D59"/>
    <w:rsid w:val="00023ED6"/>
    <w:rsid w:val="00024FEF"/>
    <w:rsid w:val="00025B71"/>
    <w:rsid w:val="00035880"/>
    <w:rsid w:val="00035B57"/>
    <w:rsid w:val="00040472"/>
    <w:rsid w:val="00040DDA"/>
    <w:rsid w:val="000417F9"/>
    <w:rsid w:val="00044DD3"/>
    <w:rsid w:val="000450BD"/>
    <w:rsid w:val="00051FA1"/>
    <w:rsid w:val="00055744"/>
    <w:rsid w:val="00075352"/>
    <w:rsid w:val="000773F2"/>
    <w:rsid w:val="000B330A"/>
    <w:rsid w:val="000D6BDA"/>
    <w:rsid w:val="000E75E7"/>
    <w:rsid w:val="000F3E67"/>
    <w:rsid w:val="000F45A6"/>
    <w:rsid w:val="00111858"/>
    <w:rsid w:val="001360B1"/>
    <w:rsid w:val="00140ED2"/>
    <w:rsid w:val="001524CC"/>
    <w:rsid w:val="00162673"/>
    <w:rsid w:val="001721AA"/>
    <w:rsid w:val="001B3AF4"/>
    <w:rsid w:val="001C165C"/>
    <w:rsid w:val="001D541C"/>
    <w:rsid w:val="001D5645"/>
    <w:rsid w:val="001E3E3F"/>
    <w:rsid w:val="001E5C58"/>
    <w:rsid w:val="00204897"/>
    <w:rsid w:val="00223770"/>
    <w:rsid w:val="00241C9C"/>
    <w:rsid w:val="00256F98"/>
    <w:rsid w:val="00261D29"/>
    <w:rsid w:val="00273ED1"/>
    <w:rsid w:val="00274D7F"/>
    <w:rsid w:val="00284296"/>
    <w:rsid w:val="00284C50"/>
    <w:rsid w:val="002A5FD6"/>
    <w:rsid w:val="002D2AEB"/>
    <w:rsid w:val="002E0988"/>
    <w:rsid w:val="002E1C21"/>
    <w:rsid w:val="002E60A6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0D01"/>
    <w:rsid w:val="00391383"/>
    <w:rsid w:val="003A2228"/>
    <w:rsid w:val="003B1CEB"/>
    <w:rsid w:val="003D37F7"/>
    <w:rsid w:val="003D3BB2"/>
    <w:rsid w:val="004277D2"/>
    <w:rsid w:val="00440AB1"/>
    <w:rsid w:val="00463F9C"/>
    <w:rsid w:val="00466087"/>
    <w:rsid w:val="00467C60"/>
    <w:rsid w:val="004715F4"/>
    <w:rsid w:val="00471B6F"/>
    <w:rsid w:val="004A5E7A"/>
    <w:rsid w:val="004B027A"/>
    <w:rsid w:val="004B1836"/>
    <w:rsid w:val="004D2AA1"/>
    <w:rsid w:val="004F3269"/>
    <w:rsid w:val="005159A3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64A5"/>
    <w:rsid w:val="0060596A"/>
    <w:rsid w:val="00611F0F"/>
    <w:rsid w:val="00612F1C"/>
    <w:rsid w:val="006177E9"/>
    <w:rsid w:val="006202FD"/>
    <w:rsid w:val="006208C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2E66"/>
    <w:rsid w:val="006A5CF1"/>
    <w:rsid w:val="006D2193"/>
    <w:rsid w:val="006D30CA"/>
    <w:rsid w:val="006D6AD6"/>
    <w:rsid w:val="006E1BD2"/>
    <w:rsid w:val="006F2930"/>
    <w:rsid w:val="00706B8A"/>
    <w:rsid w:val="007074A4"/>
    <w:rsid w:val="00711CF5"/>
    <w:rsid w:val="007322FF"/>
    <w:rsid w:val="00734942"/>
    <w:rsid w:val="00737F6D"/>
    <w:rsid w:val="00741D87"/>
    <w:rsid w:val="00750123"/>
    <w:rsid w:val="007566DC"/>
    <w:rsid w:val="00766222"/>
    <w:rsid w:val="00771D74"/>
    <w:rsid w:val="00780D15"/>
    <w:rsid w:val="0079296F"/>
    <w:rsid w:val="007A7A02"/>
    <w:rsid w:val="007C2776"/>
    <w:rsid w:val="007E37C4"/>
    <w:rsid w:val="007F2D8D"/>
    <w:rsid w:val="007F35E7"/>
    <w:rsid w:val="00802557"/>
    <w:rsid w:val="00803831"/>
    <w:rsid w:val="0082190E"/>
    <w:rsid w:val="00822979"/>
    <w:rsid w:val="00822C80"/>
    <w:rsid w:val="00826684"/>
    <w:rsid w:val="0083389F"/>
    <w:rsid w:val="00840961"/>
    <w:rsid w:val="008443A9"/>
    <w:rsid w:val="00853B8F"/>
    <w:rsid w:val="00877CAF"/>
    <w:rsid w:val="00887C53"/>
    <w:rsid w:val="008A7092"/>
    <w:rsid w:val="008B267C"/>
    <w:rsid w:val="008B755C"/>
    <w:rsid w:val="008D7393"/>
    <w:rsid w:val="008E01E3"/>
    <w:rsid w:val="008E7277"/>
    <w:rsid w:val="00900396"/>
    <w:rsid w:val="00902BF4"/>
    <w:rsid w:val="00903512"/>
    <w:rsid w:val="00912E99"/>
    <w:rsid w:val="0092038C"/>
    <w:rsid w:val="0092547D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63F77"/>
    <w:rsid w:val="00B67661"/>
    <w:rsid w:val="00B72784"/>
    <w:rsid w:val="00B75270"/>
    <w:rsid w:val="00B87257"/>
    <w:rsid w:val="00B96C98"/>
    <w:rsid w:val="00BC4E4E"/>
    <w:rsid w:val="00BD1F20"/>
    <w:rsid w:val="00BD5476"/>
    <w:rsid w:val="00BF45D0"/>
    <w:rsid w:val="00BF6D36"/>
    <w:rsid w:val="00C10764"/>
    <w:rsid w:val="00C46968"/>
    <w:rsid w:val="00C624DE"/>
    <w:rsid w:val="00C65BC0"/>
    <w:rsid w:val="00C819B1"/>
    <w:rsid w:val="00CA73D3"/>
    <w:rsid w:val="00CB5E3D"/>
    <w:rsid w:val="00CC591B"/>
    <w:rsid w:val="00CD7237"/>
    <w:rsid w:val="00CE1BD1"/>
    <w:rsid w:val="00CF514E"/>
    <w:rsid w:val="00D07A2D"/>
    <w:rsid w:val="00D115D7"/>
    <w:rsid w:val="00D2715B"/>
    <w:rsid w:val="00D33CBC"/>
    <w:rsid w:val="00D63693"/>
    <w:rsid w:val="00D767BC"/>
    <w:rsid w:val="00D80987"/>
    <w:rsid w:val="00D94B30"/>
    <w:rsid w:val="00DB5607"/>
    <w:rsid w:val="00DD1675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72AC"/>
    <w:rsid w:val="00E5534C"/>
    <w:rsid w:val="00E67F78"/>
    <w:rsid w:val="00E75D80"/>
    <w:rsid w:val="00E77A2C"/>
    <w:rsid w:val="00EA10DC"/>
    <w:rsid w:val="00EA4FDC"/>
    <w:rsid w:val="00EA7589"/>
    <w:rsid w:val="00ED10E1"/>
    <w:rsid w:val="00EE23C0"/>
    <w:rsid w:val="00EE3037"/>
    <w:rsid w:val="00EE7A6F"/>
    <w:rsid w:val="00EF7493"/>
    <w:rsid w:val="00F0071D"/>
    <w:rsid w:val="00F12E7A"/>
    <w:rsid w:val="00F27E37"/>
    <w:rsid w:val="00F307B7"/>
    <w:rsid w:val="00F62977"/>
    <w:rsid w:val="00F70C17"/>
    <w:rsid w:val="00F7180D"/>
    <w:rsid w:val="00F82F0C"/>
    <w:rsid w:val="00FB0676"/>
    <w:rsid w:val="00FD0628"/>
    <w:rsid w:val="00FD2BEF"/>
    <w:rsid w:val="00FE056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23C327EE"/>
  <w15:chartTrackingRefBased/>
  <w15:docId w15:val="{A05C3961-96C4-4BBE-B89E-466D6952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63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377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23770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character" w:customStyle="1" w:styleId="Heading2Char">
    <w:name w:val="Heading 2 Char"/>
    <w:link w:val="Heading2"/>
    <w:uiPriority w:val="9"/>
    <w:rsid w:val="00223770"/>
    <w:rPr>
      <w:rFonts w:ascii="Calibri Light" w:hAnsi="Calibri Light"/>
      <w:b/>
      <w:bCs/>
      <w:i/>
      <w:iCs/>
      <w:sz w:val="28"/>
      <w:szCs w:val="28"/>
    </w:rPr>
  </w:style>
  <w:style w:type="character" w:customStyle="1" w:styleId="Heading4Char">
    <w:name w:val="Heading 4 Char"/>
    <w:link w:val="Heading4"/>
    <w:uiPriority w:val="9"/>
    <w:semiHidden/>
    <w:rsid w:val="00223770"/>
    <w:rPr>
      <w:rFonts w:ascii="Calibri" w:hAnsi="Calibri"/>
      <w:b/>
      <w:bCs/>
      <w:sz w:val="28"/>
      <w:szCs w:val="28"/>
    </w:rPr>
  </w:style>
  <w:style w:type="character" w:styleId="Emphasis">
    <w:name w:val="Emphasis"/>
    <w:qFormat/>
    <w:rsid w:val="0022377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ndlovu\AppData\Local\Temp\Temp1_GEP%20Forms_07032022.zip\GEP%20Forms_07032022\GEP%20Stationery%20Requisition%20Form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6AAA5E5-16E1-4B2E-BAA3-23F88ED34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Stationery Requisition Form - 07032022</Template>
  <TotalTime>1</TotalTime>
  <Pages>2</Pages>
  <Words>111</Words>
  <Characters>633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743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Mandlenkosi Ndlovu</dc:creator>
  <cp:keywords/>
  <cp:lastModifiedBy>Palesa Shomang</cp:lastModifiedBy>
  <cp:revision>2</cp:revision>
  <cp:lastPrinted>2019-10-16T10:13:00Z</cp:lastPrinted>
  <dcterms:created xsi:type="dcterms:W3CDTF">2022-07-12T11:03:00Z</dcterms:created>
  <dcterms:modified xsi:type="dcterms:W3CDTF">2022-07-12T11:03:00Z</dcterms:modified>
</cp:coreProperties>
</file>